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DDE5D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Helen RETHERFIELD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7808A02D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5CB11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7C3A98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sister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Hertfordshire(q.v.).</w:t>
      </w:r>
    </w:p>
    <w:p w14:paraId="0DE0B6F5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00D79166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1B8F7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1BD71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She had a bequest in John’s Will.   (ibid.)</w:t>
      </w:r>
    </w:p>
    <w:p w14:paraId="06DD5199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90213D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80603" w14:textId="77777777" w:rsidR="00B93265" w:rsidRDefault="00B93265" w:rsidP="00B93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6CF863D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6DCA" w14:textId="77777777" w:rsidR="00B93265" w:rsidRDefault="00B93265" w:rsidP="009139A6">
      <w:r>
        <w:separator/>
      </w:r>
    </w:p>
  </w:endnote>
  <w:endnote w:type="continuationSeparator" w:id="0">
    <w:p w14:paraId="4C763FF7" w14:textId="77777777" w:rsidR="00B93265" w:rsidRDefault="00B932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AB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68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0DC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5412" w14:textId="77777777" w:rsidR="00B93265" w:rsidRDefault="00B93265" w:rsidP="009139A6">
      <w:r>
        <w:separator/>
      </w:r>
    </w:p>
  </w:footnote>
  <w:footnote w:type="continuationSeparator" w:id="0">
    <w:p w14:paraId="7B3F98B0" w14:textId="77777777" w:rsidR="00B93265" w:rsidRDefault="00B932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E0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AAA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60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65"/>
    <w:rsid w:val="000666E0"/>
    <w:rsid w:val="002510B7"/>
    <w:rsid w:val="005C130B"/>
    <w:rsid w:val="00826F5C"/>
    <w:rsid w:val="009139A6"/>
    <w:rsid w:val="009448BB"/>
    <w:rsid w:val="00A3176C"/>
    <w:rsid w:val="00AE65F8"/>
    <w:rsid w:val="00B9326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6057E"/>
  <w15:chartTrackingRefBased/>
  <w15:docId w15:val="{1073AE5D-2292-4A84-85CF-B4668208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2022-03-16T21:30:00Z</dcterms:created>
  <dcterms:modified xsi:type="dcterms:W3CDTF">2022-03-16T21:30:00Z</dcterms:modified>
</cp:coreProperties>
</file>